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F51DA" w14:textId="2FB7E10D" w:rsidR="006B2F86" w:rsidRDefault="0090546E" w:rsidP="00E71FC3">
      <w:pPr>
        <w:pStyle w:val="NoSpacing"/>
      </w:pPr>
      <w:r>
        <w:rPr>
          <w:u w:val="single"/>
        </w:rPr>
        <w:t>John RUSSELL</w:t>
      </w:r>
      <w:r>
        <w:t xml:space="preserve">   </w:t>
      </w:r>
      <w:proofErr w:type="gramStart"/>
      <w:r>
        <w:t xml:space="preserve">   (</w:t>
      </w:r>
      <w:proofErr w:type="gramEnd"/>
      <w:r>
        <w:t>1432-1505)</w:t>
      </w:r>
    </w:p>
    <w:p w14:paraId="3C4170C3" w14:textId="57F3038D" w:rsidR="0090546E" w:rsidRDefault="0090546E" w:rsidP="00E71FC3">
      <w:pPr>
        <w:pStyle w:val="NoSpacing"/>
      </w:pPr>
      <w:r>
        <w:t xml:space="preserve">of Berwick on </w:t>
      </w:r>
      <w:proofErr w:type="spellStart"/>
      <w:r>
        <w:t>Swyre</w:t>
      </w:r>
      <w:proofErr w:type="spellEnd"/>
      <w:r>
        <w:t>, Dorset.</w:t>
      </w:r>
    </w:p>
    <w:p w14:paraId="20DC2578" w14:textId="38963FFD" w:rsidR="0090546E" w:rsidRDefault="0090546E" w:rsidP="00E71FC3">
      <w:pPr>
        <w:pStyle w:val="NoSpacing"/>
      </w:pPr>
    </w:p>
    <w:p w14:paraId="7721AD1D" w14:textId="61FB3A6D" w:rsidR="0090546E" w:rsidRDefault="0090546E" w:rsidP="00E71FC3">
      <w:pPr>
        <w:pStyle w:val="NoSpacing"/>
      </w:pPr>
    </w:p>
    <w:p w14:paraId="7DFD6267" w14:textId="1B9F3A6E" w:rsidR="0090546E" w:rsidRDefault="0090546E" w:rsidP="00E71FC3">
      <w:pPr>
        <w:pStyle w:val="NoSpacing"/>
      </w:pPr>
      <w:r>
        <w:t xml:space="preserve">Son of Henry </w:t>
      </w:r>
      <w:proofErr w:type="gramStart"/>
      <w:r>
        <w:t>Russell(</w:t>
      </w:r>
      <w:proofErr w:type="gramEnd"/>
      <w:r>
        <w:t>d.1463/4) and Elizabeth Herring.  (H.P. p.732)</w:t>
      </w:r>
    </w:p>
    <w:p w14:paraId="46913FCA" w14:textId="3307F003" w:rsidR="0090546E" w:rsidRDefault="0090546E" w:rsidP="00E71FC3">
      <w:pPr>
        <w:pStyle w:val="NoSpacing"/>
      </w:pPr>
      <w:r>
        <w:t xml:space="preserve">= Elizabeth or Alice, daughter of John </w:t>
      </w:r>
      <w:proofErr w:type="spellStart"/>
      <w:r>
        <w:t>Froxmere</w:t>
      </w:r>
      <w:proofErr w:type="spellEnd"/>
      <w:r>
        <w:t xml:space="preserve"> of Droitwich</w:t>
      </w:r>
      <w:r w:rsidR="00D73AE5">
        <w:t>(q.v.)</w:t>
      </w:r>
      <w:r>
        <w:t>.   (ibid.p.359)</w:t>
      </w:r>
    </w:p>
    <w:p w14:paraId="37CA01FF" w14:textId="7D330F7D" w:rsidR="00C90462" w:rsidRDefault="00C90462" w:rsidP="00C90462">
      <w:pPr>
        <w:pStyle w:val="NoSpacing"/>
      </w:pPr>
      <w:r>
        <w:t>Children</w:t>
      </w:r>
      <w:r w:rsidR="0090546E">
        <w:t xml:space="preserve">:   </w:t>
      </w:r>
      <w:proofErr w:type="gramStart"/>
      <w:r w:rsidR="0090546E">
        <w:t>James(</w:t>
      </w:r>
      <w:proofErr w:type="gramEnd"/>
      <w:r w:rsidR="0090546E">
        <w:t>d.1509).   (ibid.</w:t>
      </w:r>
      <w:r>
        <w:t>)</w:t>
      </w:r>
    </w:p>
    <w:p w14:paraId="74719CFA" w14:textId="2AE6319C" w:rsidR="00C90462" w:rsidRDefault="00C90462" w:rsidP="00C90462">
      <w:pPr>
        <w:pStyle w:val="NoSpacing"/>
      </w:pPr>
      <w:r>
        <w:tab/>
        <w:t xml:space="preserve">       Christian = Walter Cheverell(q.v.).   (ibid.)</w:t>
      </w:r>
    </w:p>
    <w:p w14:paraId="5C0A099C" w14:textId="7479EE7E" w:rsidR="00C90462" w:rsidRDefault="00C90462" w:rsidP="00C90462">
      <w:pPr>
        <w:pStyle w:val="NoSpacing"/>
      </w:pPr>
      <w:r>
        <w:tab/>
        <w:t xml:space="preserve">       </w:t>
      </w:r>
      <w:r>
        <w:t>(</w:t>
      </w:r>
      <w:hyperlink r:id="rId6" w:history="1">
        <w:r w:rsidRPr="00A20D36">
          <w:rPr>
            <w:rStyle w:val="Hyperlink"/>
          </w:rPr>
          <w:t>https://www.geni.com/people/Alice-Russell/6000000006597082424</w:t>
        </w:r>
      </w:hyperlink>
      <w:r>
        <w:t>)</w:t>
      </w:r>
      <w:bookmarkStart w:id="0" w:name="_GoBack"/>
      <w:bookmarkEnd w:id="0"/>
    </w:p>
    <w:p w14:paraId="4BC25D71" w14:textId="7A87A7EA" w:rsidR="0090546E" w:rsidRDefault="0090546E" w:rsidP="00E71FC3">
      <w:pPr>
        <w:pStyle w:val="NoSpacing"/>
      </w:pPr>
    </w:p>
    <w:p w14:paraId="4141C37A" w14:textId="385BE2A6" w:rsidR="0090546E" w:rsidRDefault="0090546E" w:rsidP="00E71FC3">
      <w:pPr>
        <w:pStyle w:val="NoSpacing"/>
      </w:pPr>
    </w:p>
    <w:p w14:paraId="3812CAB4" w14:textId="48559232" w:rsidR="0090546E" w:rsidRDefault="0090546E" w:rsidP="00E71FC3">
      <w:pPr>
        <w:pStyle w:val="NoSpacing"/>
      </w:pPr>
      <w:r>
        <w:tab/>
        <w:t>1460</w:t>
      </w:r>
      <w:r>
        <w:tab/>
        <w:t>An elector for Dorset.  (ibid.p.732)</w:t>
      </w:r>
    </w:p>
    <w:p w14:paraId="5D5D50AA" w14:textId="42F44F54" w:rsidR="0090546E" w:rsidRDefault="0090546E" w:rsidP="0090546E">
      <w:pPr>
        <w:pStyle w:val="NoSpacing"/>
      </w:pPr>
      <w:r>
        <w:tab/>
        <w:t>1461</w:t>
      </w:r>
      <w:r>
        <w:tab/>
        <w:t>Captain of artillery.  (ibid.)</w:t>
      </w:r>
    </w:p>
    <w:p w14:paraId="5642522F" w14:textId="27010971" w:rsidR="0090546E" w:rsidRDefault="0090546E" w:rsidP="00E71FC3">
      <w:pPr>
        <w:pStyle w:val="NoSpacing"/>
      </w:pPr>
      <w:r>
        <w:tab/>
        <w:t>1472</w:t>
      </w:r>
      <w:r>
        <w:tab/>
        <w:t xml:space="preserve">Yeoman of the </w:t>
      </w:r>
      <w:proofErr w:type="spellStart"/>
      <w:r>
        <w:t>Avenary</w:t>
      </w:r>
      <w:proofErr w:type="spellEnd"/>
      <w:r>
        <w:t>.   (ibid.)</w:t>
      </w:r>
    </w:p>
    <w:p w14:paraId="6DD3F6CF" w14:textId="31941AD0" w:rsidR="0090546E" w:rsidRDefault="0090546E" w:rsidP="00E71FC3">
      <w:pPr>
        <w:pStyle w:val="NoSpacing"/>
      </w:pPr>
      <w:r>
        <w:t xml:space="preserve">         1472-</w:t>
      </w:r>
      <w:proofErr w:type="gramStart"/>
      <w:r>
        <w:t>5</w:t>
      </w:r>
      <w:r>
        <w:tab/>
      </w:r>
      <w:proofErr w:type="spellStart"/>
      <w:r>
        <w:t>M.P.Dorset</w:t>
      </w:r>
      <w:proofErr w:type="spellEnd"/>
      <w:proofErr w:type="gramEnd"/>
      <w:r>
        <w:t>.   (ibid.)</w:t>
      </w:r>
    </w:p>
    <w:p w14:paraId="19D57A7A" w14:textId="528F7EBA" w:rsidR="0090546E" w:rsidRDefault="0090546E" w:rsidP="00E71FC3">
      <w:pPr>
        <w:pStyle w:val="NoSpacing"/>
      </w:pPr>
      <w:r>
        <w:t>23 Jun.1475</w:t>
      </w:r>
      <w:r>
        <w:tab/>
        <w:t>He took the muster of the force going to France, at Weymouth.  (ibid.)</w:t>
      </w:r>
    </w:p>
    <w:p w14:paraId="65FD8507" w14:textId="49E5471E" w:rsidR="00D73AE5" w:rsidRDefault="00D73AE5" w:rsidP="00E71FC3">
      <w:pPr>
        <w:pStyle w:val="NoSpacing"/>
      </w:pPr>
    </w:p>
    <w:p w14:paraId="7BE6211D" w14:textId="46913FDC" w:rsidR="00D73AE5" w:rsidRDefault="00D73AE5" w:rsidP="00E71FC3">
      <w:pPr>
        <w:pStyle w:val="NoSpacing"/>
      </w:pPr>
    </w:p>
    <w:p w14:paraId="4D4BAB2B" w14:textId="7D42DD56" w:rsidR="00D73AE5" w:rsidRPr="0090546E" w:rsidRDefault="00D73AE5" w:rsidP="00E71FC3">
      <w:pPr>
        <w:pStyle w:val="NoSpacing"/>
      </w:pPr>
      <w:r>
        <w:t>3 June 2018</w:t>
      </w:r>
    </w:p>
    <w:sectPr w:rsidR="00D73AE5" w:rsidRPr="0090546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B208D" w14:textId="77777777" w:rsidR="0090546E" w:rsidRDefault="0090546E" w:rsidP="00E71FC3">
      <w:pPr>
        <w:spacing w:after="0" w:line="240" w:lineRule="auto"/>
      </w:pPr>
      <w:r>
        <w:separator/>
      </w:r>
    </w:p>
  </w:endnote>
  <w:endnote w:type="continuationSeparator" w:id="0">
    <w:p w14:paraId="0D4903D8" w14:textId="77777777" w:rsidR="0090546E" w:rsidRDefault="009054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A4E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CDF11" w14:textId="77777777" w:rsidR="0090546E" w:rsidRDefault="0090546E" w:rsidP="00E71FC3">
      <w:pPr>
        <w:spacing w:after="0" w:line="240" w:lineRule="auto"/>
      </w:pPr>
      <w:r>
        <w:separator/>
      </w:r>
    </w:p>
  </w:footnote>
  <w:footnote w:type="continuationSeparator" w:id="0">
    <w:p w14:paraId="68517F83" w14:textId="77777777" w:rsidR="0090546E" w:rsidRDefault="009054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6E"/>
    <w:rsid w:val="001A7C09"/>
    <w:rsid w:val="00577BD5"/>
    <w:rsid w:val="00656CBA"/>
    <w:rsid w:val="006A1F77"/>
    <w:rsid w:val="00733BE7"/>
    <w:rsid w:val="0090546E"/>
    <w:rsid w:val="00AB52E8"/>
    <w:rsid w:val="00B16D3F"/>
    <w:rsid w:val="00BB41AC"/>
    <w:rsid w:val="00C90462"/>
    <w:rsid w:val="00D73AE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C802C"/>
  <w15:chartTrackingRefBased/>
  <w15:docId w15:val="{3F27A38F-583F-4019-8BB5-BA32F713E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904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Alice-Russell/600000000659708242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2018-06-03T18:32:00Z</dcterms:created>
  <dcterms:modified xsi:type="dcterms:W3CDTF">2018-06-03T19:01:00Z</dcterms:modified>
</cp:coreProperties>
</file>